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Hummelshagen - Fahrbahnerneuerung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26-071-Ö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